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1" w:type="dxa"/>
        <w:tblLayout w:type="fixed"/>
        <w:tblCellMar>
          <w:left w:w="0" w:type="dxa"/>
          <w:right w:w="0" w:type="dxa"/>
        </w:tblCellMar>
        <w:tblLook w:val="00A0"/>
      </w:tblPr>
      <w:tblGrid>
        <w:gridCol w:w="20"/>
        <w:gridCol w:w="13"/>
        <w:gridCol w:w="711"/>
        <w:gridCol w:w="10"/>
        <w:gridCol w:w="385"/>
        <w:gridCol w:w="135"/>
        <w:gridCol w:w="1"/>
        <w:gridCol w:w="292"/>
        <w:gridCol w:w="7"/>
        <w:gridCol w:w="359"/>
        <w:gridCol w:w="14"/>
        <w:gridCol w:w="99"/>
        <w:gridCol w:w="16"/>
        <w:gridCol w:w="6"/>
        <w:gridCol w:w="134"/>
        <w:gridCol w:w="19"/>
        <w:gridCol w:w="137"/>
        <w:gridCol w:w="22"/>
        <w:gridCol w:w="134"/>
        <w:gridCol w:w="25"/>
        <w:gridCol w:w="131"/>
        <w:gridCol w:w="28"/>
        <w:gridCol w:w="155"/>
        <w:gridCol w:w="31"/>
        <w:gridCol w:w="152"/>
        <w:gridCol w:w="34"/>
        <w:gridCol w:w="158"/>
        <w:gridCol w:w="37"/>
        <w:gridCol w:w="155"/>
        <w:gridCol w:w="40"/>
        <w:gridCol w:w="113"/>
        <w:gridCol w:w="43"/>
        <w:gridCol w:w="30"/>
        <w:gridCol w:w="72"/>
        <w:gridCol w:w="45"/>
        <w:gridCol w:w="108"/>
        <w:gridCol w:w="48"/>
        <w:gridCol w:w="105"/>
        <w:gridCol w:w="51"/>
        <w:gridCol w:w="69"/>
        <w:gridCol w:w="73"/>
        <w:gridCol w:w="7"/>
        <w:gridCol w:w="47"/>
        <w:gridCol w:w="358"/>
        <w:gridCol w:w="61"/>
        <w:gridCol w:w="209"/>
        <w:gridCol w:w="158"/>
        <w:gridCol w:w="68"/>
        <w:gridCol w:w="199"/>
        <w:gridCol w:w="274"/>
        <w:gridCol w:w="77"/>
        <w:gridCol w:w="537"/>
        <w:gridCol w:w="88"/>
        <w:gridCol w:w="270"/>
        <w:gridCol w:w="94"/>
        <w:gridCol w:w="264"/>
        <w:gridCol w:w="100"/>
        <w:gridCol w:w="258"/>
        <w:gridCol w:w="106"/>
        <w:gridCol w:w="252"/>
        <w:gridCol w:w="112"/>
        <w:gridCol w:w="338"/>
        <w:gridCol w:w="121"/>
        <w:gridCol w:w="503"/>
        <w:gridCol w:w="132"/>
        <w:gridCol w:w="492"/>
        <w:gridCol w:w="143"/>
        <w:gridCol w:w="481"/>
        <w:gridCol w:w="154"/>
        <w:gridCol w:w="470"/>
        <w:gridCol w:w="21"/>
        <w:gridCol w:w="137"/>
        <w:gridCol w:w="7"/>
        <w:gridCol w:w="3"/>
        <w:gridCol w:w="15"/>
        <w:gridCol w:w="143"/>
        <w:gridCol w:w="25"/>
      </w:tblGrid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5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84" w:type="dxa"/>
            <w:gridSpan w:val="3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C12A7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{company.bank_name}</w:t>
            </w:r>
          </w:p>
        </w:tc>
        <w:tc>
          <w:tcPr>
            <w:tcW w:w="1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БИК</w:t>
            </w:r>
          </w:p>
        </w:tc>
        <w:tc>
          <w:tcPr>
            <w:tcW w:w="5150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1633B" w:rsidRPr="00BF314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{company.bic}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84" w:type="dxa"/>
            <w:gridSpan w:val="39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5150" w:type="dxa"/>
            <w:gridSpan w:val="2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F314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{company.correspondent_account}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A31773" w:rsidTr="0012603F">
        <w:trPr>
          <w:gridAfter w:val="2"/>
          <w:wAfter w:w="168" w:type="dxa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184" w:type="dxa"/>
            <w:gridSpan w:val="3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Банк получателя</w:t>
            </w:r>
          </w:p>
        </w:tc>
        <w:tc>
          <w:tcPr>
            <w:tcW w:w="138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150" w:type="dxa"/>
            <w:gridSpan w:val="2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5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ИНН</w:t>
            </w:r>
          </w:p>
        </w:tc>
        <w:tc>
          <w:tcPr>
            <w:tcW w:w="1396" w:type="dxa"/>
            <w:gridSpan w:val="15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1633B" w:rsidRPr="00BF314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{company.tin}</w:t>
            </w:r>
          </w:p>
        </w:tc>
        <w:tc>
          <w:tcPr>
            <w:tcW w:w="36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КПП</w:t>
            </w:r>
          </w:p>
        </w:tc>
        <w:tc>
          <w:tcPr>
            <w:tcW w:w="118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1633B" w:rsidRPr="00BF314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{company.kpp}</w:t>
            </w:r>
          </w:p>
        </w:tc>
        <w:tc>
          <w:tcPr>
            <w:tcW w:w="13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5150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F314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{company.current_account}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84" w:type="dxa"/>
            <w:gridSpan w:val="39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1633B" w:rsidRPr="00C12A73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{company.name}</w:t>
            </w:r>
          </w:p>
        </w:tc>
        <w:tc>
          <w:tcPr>
            <w:tcW w:w="138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150" w:type="dxa"/>
            <w:gridSpan w:val="22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84" w:type="dxa"/>
            <w:gridSpan w:val="39"/>
            <w:vMerge/>
            <w:tcBorders>
              <w:lef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8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150" w:type="dxa"/>
            <w:gridSpan w:val="22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A31773" w:rsidTr="0012603F">
        <w:trPr>
          <w:gridAfter w:val="2"/>
          <w:wAfter w:w="168" w:type="dxa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184" w:type="dxa"/>
            <w:gridSpan w:val="39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Получатель</w:t>
            </w:r>
          </w:p>
        </w:tc>
        <w:tc>
          <w:tcPr>
            <w:tcW w:w="138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150" w:type="dxa"/>
            <w:gridSpan w:val="2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A31773" w:rsidRDefault="0071633B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2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715" w:type="dxa"/>
            <w:gridSpan w:val="70"/>
            <w:shd w:val="clear" w:color="FFFFFF" w:fill="auto"/>
            <w:vAlign w:val="center"/>
          </w:tcPr>
          <w:p w:rsidR="0071633B" w:rsidRPr="00CD1CA5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Счет на оплату №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invoice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5830BC">
              <w:rPr>
                <w:rFonts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sz w:val="28"/>
                <w:szCs w:val="28"/>
              </w:rPr>
              <w:t>г.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715" w:type="dxa"/>
            <w:gridSpan w:val="70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7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00" w:type="dxa"/>
            <w:gridSpan w:val="8"/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Поставщик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(Исполнитель):</w:t>
            </w:r>
          </w:p>
        </w:tc>
        <w:tc>
          <w:tcPr>
            <w:tcW w:w="8815" w:type="dxa"/>
            <w:gridSpan w:val="62"/>
            <w:shd w:val="clear" w:color="FFFFFF" w:fill="auto"/>
          </w:tcPr>
          <w:p w:rsidR="0071633B" w:rsidRPr="0047515A" w:rsidRDefault="0071633B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тел.: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27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00" w:type="dxa"/>
            <w:gridSpan w:val="8"/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Покупатель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(Заказчик):</w:t>
            </w:r>
          </w:p>
        </w:tc>
        <w:tc>
          <w:tcPr>
            <w:tcW w:w="8815" w:type="dxa"/>
            <w:gridSpan w:val="62"/>
            <w:shd w:val="clear" w:color="FFFFFF" w:fill="auto"/>
          </w:tcPr>
          <w:p w:rsidR="0071633B" w:rsidRPr="0047515A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getCustomerName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Адрес: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this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2"/>
          <w:wAfter w:w="168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1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2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2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3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2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8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4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0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12603F" w:rsidTr="0012603F">
        <w:trPr>
          <w:gridAfter w:val="6"/>
          <w:wAfter w:w="330" w:type="dxa"/>
          <w:trHeight w:val="255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06" w:type="dxa"/>
            <w:gridSpan w:val="3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3085" w:type="dxa"/>
            <w:gridSpan w:val="37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Товары (работы, услуги)</w:t>
            </w:r>
          </w:p>
        </w:tc>
        <w:tc>
          <w:tcPr>
            <w:tcW w:w="1100" w:type="dxa"/>
            <w:gridSpan w:val="7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888" w:type="dxa"/>
            <w:gridSpan w:val="3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B05376" w:rsidRDefault="0071633B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432" w:type="dxa"/>
            <w:gridSpan w:val="8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71633B" w:rsidRPr="00A66049" w:rsidRDefault="0071633B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Налог</w:t>
            </w:r>
          </w:p>
        </w:tc>
        <w:tc>
          <w:tcPr>
            <w:tcW w:w="2967" w:type="dxa"/>
            <w:gridSpan w:val="11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71633B" w:rsidRPr="00E1652F" w:rsidRDefault="0071633B" w:rsidP="00B05376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Сумма</w:t>
            </w:r>
            <w:r w:rsidRPr="00E1652F">
              <w:rPr>
                <w:rFonts w:ascii="Arial" w:hAnsi="Arial"/>
                <w:b/>
                <w:sz w:val="18"/>
                <w:szCs w:val="18"/>
                <w:lang w:val="en-US"/>
              </w:rPr>
              <w:t>, {shop_order.shop_currency.name}</w:t>
            </w:r>
          </w:p>
        </w:tc>
      </w:tr>
      <w:tr w:rsidR="0071633B" w:rsidRPr="00B05376" w:rsidTr="0012603F">
        <w:trPr>
          <w:gridAfter w:val="6"/>
          <w:wAfter w:w="330" w:type="dxa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E1652F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71633B" w:rsidRPr="00D34E67" w:rsidRDefault="0071633B" w:rsidP="00B05376"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{Items.position}</w:t>
            </w:r>
          </w:p>
        </w:tc>
        <w:tc>
          <w:tcPr>
            <w:tcW w:w="3085" w:type="dxa"/>
            <w:gridSpan w:val="3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1633B" w:rsidRPr="00D34E67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{Items.name}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1633B" w:rsidRPr="00D34E67" w:rsidRDefault="0071633B" w:rsidP="00D34E67">
            <w:pPr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{Items.quantity}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1633B" w:rsidRPr="00D34E67" w:rsidRDefault="0071633B" w:rsidP="00C93ECB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{Items.price}</w:t>
            </w:r>
          </w:p>
        </w:tc>
        <w:tc>
          <w:tcPr>
            <w:tcW w:w="143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71633B" w:rsidRPr="00C93ECB" w:rsidRDefault="0071633B" w:rsidP="00095470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{Items.rate_percent}</w:t>
            </w:r>
          </w:p>
        </w:tc>
        <w:tc>
          <w:tcPr>
            <w:tcW w:w="2967" w:type="dxa"/>
            <w:gridSpan w:val="11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</w:tcPr>
          <w:p w:rsidR="0071633B" w:rsidRPr="00D34E67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36315F">
              <w:rPr>
                <w:rFonts w:ascii="Arial" w:hAnsi="Arial"/>
                <w:sz w:val="16"/>
                <w:lang w:val="en-US"/>
              </w:rPr>
              <w:t>amount_tax_included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</w:tr>
      <w:tr w:rsidR="0071633B" w:rsidRPr="00B05376" w:rsidTr="0012603F">
        <w:trPr>
          <w:gridAfter w:val="6"/>
          <w:wAfter w:w="330" w:type="dxa"/>
          <w:trHeight w:val="140"/>
        </w:trPr>
        <w:tc>
          <w:tcPr>
            <w:tcW w:w="3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06" w:type="dxa"/>
            <w:gridSpan w:val="3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29" w:type="dxa"/>
            <w:gridSpan w:val="9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19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98" w:type="dxa"/>
            <w:gridSpan w:val="7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55" w:type="dxa"/>
            <w:gridSpan w:val="6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45" w:type="dxa"/>
            <w:gridSpan w:val="1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67" w:type="dxa"/>
            <w:gridSpan w:val="11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gridAfter w:val="6"/>
          <w:wAfter w:w="330" w:type="dxa"/>
          <w:trHeight w:val="255"/>
        </w:trPr>
        <w:tc>
          <w:tcPr>
            <w:tcW w:w="7644" w:type="dxa"/>
            <w:gridSpan w:val="60"/>
            <w:shd w:val="clear" w:color="FFFFFF" w:fill="auto"/>
          </w:tcPr>
          <w:p w:rsidR="0071633B" w:rsidRPr="00AB69AC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Итого:</w:t>
            </w:r>
          </w:p>
        </w:tc>
        <w:tc>
          <w:tcPr>
            <w:tcW w:w="2967" w:type="dxa"/>
            <w:gridSpan w:val="11"/>
            <w:shd w:val="clear" w:color="FFFFFF" w:fill="auto"/>
          </w:tcPr>
          <w:p w:rsidR="0071633B" w:rsidRPr="00AB69AC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 w:rsidRPr="00AB69AC">
              <w:rPr>
                <w:rFonts w:ascii="Arial" w:hAnsi="Arial"/>
                <w:sz w:val="18"/>
                <w:szCs w:val="18"/>
                <w:lang w:val="en-US"/>
              </w:rPr>
              <w:t>{amount}</w:t>
            </w:r>
          </w:p>
        </w:tc>
      </w:tr>
      <w:tr w:rsidR="0071633B" w:rsidRPr="00B05376" w:rsidTr="0012603F">
        <w:trPr>
          <w:gridAfter w:val="6"/>
          <w:wAfter w:w="330" w:type="dxa"/>
          <w:trHeight w:val="255"/>
        </w:trPr>
        <w:tc>
          <w:tcPr>
            <w:tcW w:w="7644" w:type="dxa"/>
            <w:gridSpan w:val="60"/>
            <w:shd w:val="clear" w:color="FFFFFF" w:fill="auto"/>
          </w:tcPr>
          <w:p w:rsidR="0071633B" w:rsidRPr="00AB69AC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НДС:</w:t>
            </w:r>
          </w:p>
        </w:tc>
        <w:tc>
          <w:tcPr>
            <w:tcW w:w="2967" w:type="dxa"/>
            <w:gridSpan w:val="11"/>
            <w:shd w:val="clear" w:color="FFFFFF" w:fill="auto"/>
          </w:tcPr>
          <w:p w:rsidR="0071633B" w:rsidRPr="00AB69AC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 w:rsidRPr="00AB69AC">
              <w:rPr>
                <w:rFonts w:ascii="Arial" w:hAnsi="Arial"/>
                <w:sz w:val="18"/>
                <w:szCs w:val="18"/>
                <w:lang w:val="en-US"/>
              </w:rPr>
              <w:t>{tax}</w:t>
            </w:r>
          </w:p>
        </w:tc>
      </w:tr>
      <w:tr w:rsidR="0071633B" w:rsidRPr="00B05376" w:rsidTr="0012603F">
        <w:trPr>
          <w:gridAfter w:val="6"/>
          <w:wAfter w:w="330" w:type="dxa"/>
          <w:trHeight w:val="255"/>
        </w:trPr>
        <w:tc>
          <w:tcPr>
            <w:tcW w:w="7644" w:type="dxa"/>
            <w:gridSpan w:val="60"/>
            <w:shd w:val="clear" w:color="FFFFFF" w:fill="auto"/>
          </w:tcPr>
          <w:p w:rsidR="0071633B" w:rsidRPr="00B05376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Всего к оплате:</w:t>
            </w:r>
          </w:p>
        </w:tc>
        <w:tc>
          <w:tcPr>
            <w:tcW w:w="2967" w:type="dxa"/>
            <w:gridSpan w:val="11"/>
            <w:shd w:val="clear" w:color="FFFFFF" w:fill="auto"/>
          </w:tcPr>
          <w:p w:rsidR="0071633B" w:rsidRPr="00D34E67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765E32">
              <w:rPr>
                <w:rFonts w:ascii="Arial" w:hAnsi="Arial"/>
                <w:b/>
                <w:sz w:val="18"/>
                <w:szCs w:val="18"/>
                <w:lang w:val="en-US"/>
              </w:rPr>
              <w:t>amount_tax_included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71633B" w:rsidRPr="00B05376" w:rsidTr="0012603F">
        <w:trPr>
          <w:trHeight w:val="255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896" w:type="dxa"/>
            <w:gridSpan w:val="75"/>
            <w:shd w:val="clear" w:color="FFFFFF" w:fill="auto"/>
            <w:vAlign w:val="bottom"/>
          </w:tcPr>
          <w:p w:rsidR="0071633B" w:rsidRPr="00D34E67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Всего наименований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total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count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, на сумму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amount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tax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included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currency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trHeight w:val="255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738" w:type="dxa"/>
            <w:gridSpan w:val="73"/>
            <w:shd w:val="clear" w:color="FFFFFF" w:fill="auto"/>
          </w:tcPr>
          <w:p w:rsidR="0071633B" w:rsidRPr="00D34E67" w:rsidRDefault="0071633B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ED317E"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  <w:tc>
          <w:tcPr>
            <w:tcW w:w="158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trHeight w:val="150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31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7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6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3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0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6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7F7864" w:rsidTr="0012603F">
        <w:tc>
          <w:tcPr>
            <w:tcW w:w="20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96" w:type="dxa"/>
            <w:gridSpan w:val="75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Внимание!</w:t>
            </w: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 w:rsidR="0071633B" w:rsidRPr="007F7864" w:rsidTr="0012603F">
        <w:tc>
          <w:tcPr>
            <w:tcW w:w="20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96" w:type="dxa"/>
            <w:gridSpan w:val="75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Оплата данного счета означает согласие с условиями поставки товара.</w:t>
            </w: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 w:rsidR="0071633B" w:rsidRPr="007F7864" w:rsidTr="0012603F">
        <w:tc>
          <w:tcPr>
            <w:tcW w:w="20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96" w:type="dxa"/>
            <w:gridSpan w:val="75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Уведомление об оплате обязательно, в противном случае не гарантируется наличие товара на складе.</w:t>
            </w: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 w:rsidR="0071633B" w:rsidRPr="007F7864" w:rsidTr="0012603F">
        <w:tc>
          <w:tcPr>
            <w:tcW w:w="20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96" w:type="dxa"/>
            <w:gridSpan w:val="75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Товар отпускается по факту прихода денег на р/с Поставщика, самовывозом, при наличии доверенности и паспорта.</w:t>
            </w: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7F7864" w:rsidRDefault="0071633B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</w:tr>
      <w:tr w:rsidR="0071633B" w:rsidRPr="00B05376" w:rsidTr="0012603F">
        <w:trPr>
          <w:trHeight w:val="140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31" w:type="dxa"/>
            <w:gridSpan w:val="4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3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3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7" w:type="dxa"/>
            <w:gridSpan w:val="3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6" w:type="dxa"/>
            <w:gridSpan w:val="4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35" w:type="dxa"/>
            <w:gridSpan w:val="3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0" w:type="dxa"/>
            <w:gridSpan w:val="3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4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61" w:type="dxa"/>
            <w:gridSpan w:val="3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trHeight w:val="225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31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47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6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6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3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0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5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35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61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trHeight w:val="255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042" w:type="dxa"/>
            <w:gridSpan w:val="1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59" w:type="dxa"/>
            <w:gridSpan w:val="3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9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3" w:type="dxa"/>
            <w:gridSpan w:val="21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74" w:type="dxa"/>
            <w:gridSpan w:val="10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Бухгалтер</w:t>
            </w:r>
          </w:p>
        </w:tc>
        <w:tc>
          <w:tcPr>
            <w:tcW w:w="364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160" w:type="dxa"/>
            <w:gridSpan w:val="1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71633B" w:rsidRPr="00B05376" w:rsidTr="0012603F">
        <w:trPr>
          <w:trHeight w:val="225"/>
        </w:trPr>
        <w:tc>
          <w:tcPr>
            <w:tcW w:w="20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31" w:type="dxa"/>
            <w:gridSpan w:val="4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9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3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209" w:type="dxa"/>
            <w:gridSpan w:val="30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35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0" w:type="dxa"/>
            <w:gridSpan w:val="3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625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64" w:type="dxa"/>
            <w:gridSpan w:val="2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252" w:type="dxa"/>
            <w:gridSpan w:val="21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5" w:type="dxa"/>
            <w:shd w:val="clear" w:color="FFFFFF" w:fill="auto"/>
            <w:vAlign w:val="bottom"/>
          </w:tcPr>
          <w:p w:rsidR="0071633B" w:rsidRPr="00B05376" w:rsidRDefault="0071633B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</w:tbl>
    <w:p w:rsidR="0071633B" w:rsidRDefault="0071633B"/>
    <w:sectPr w:rsidR="0071633B" w:rsidSect="008E365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65D"/>
    <w:rsid w:val="000244E9"/>
    <w:rsid w:val="000835D5"/>
    <w:rsid w:val="00095470"/>
    <w:rsid w:val="000A2B1E"/>
    <w:rsid w:val="00123B21"/>
    <w:rsid w:val="0012603F"/>
    <w:rsid w:val="001D5243"/>
    <w:rsid w:val="001D7FD0"/>
    <w:rsid w:val="00231A4C"/>
    <w:rsid w:val="002B429E"/>
    <w:rsid w:val="002D7615"/>
    <w:rsid w:val="00314390"/>
    <w:rsid w:val="00332459"/>
    <w:rsid w:val="0036315F"/>
    <w:rsid w:val="0039399B"/>
    <w:rsid w:val="00397F61"/>
    <w:rsid w:val="003B25B9"/>
    <w:rsid w:val="003D686D"/>
    <w:rsid w:val="00423FF1"/>
    <w:rsid w:val="00454219"/>
    <w:rsid w:val="00457EFB"/>
    <w:rsid w:val="0047515A"/>
    <w:rsid w:val="004E2B3F"/>
    <w:rsid w:val="005830BC"/>
    <w:rsid w:val="005971EE"/>
    <w:rsid w:val="005A6E72"/>
    <w:rsid w:val="006936F8"/>
    <w:rsid w:val="006E531D"/>
    <w:rsid w:val="0071633B"/>
    <w:rsid w:val="00717C23"/>
    <w:rsid w:val="00765E32"/>
    <w:rsid w:val="007F7864"/>
    <w:rsid w:val="00821CD2"/>
    <w:rsid w:val="00870080"/>
    <w:rsid w:val="008D1CE7"/>
    <w:rsid w:val="008E365D"/>
    <w:rsid w:val="008E61E6"/>
    <w:rsid w:val="008E6581"/>
    <w:rsid w:val="00925FAE"/>
    <w:rsid w:val="009404EA"/>
    <w:rsid w:val="009434C1"/>
    <w:rsid w:val="00944492"/>
    <w:rsid w:val="00974DFB"/>
    <w:rsid w:val="009A54AF"/>
    <w:rsid w:val="00A0157D"/>
    <w:rsid w:val="00A31773"/>
    <w:rsid w:val="00A66049"/>
    <w:rsid w:val="00A90FB4"/>
    <w:rsid w:val="00AA7A74"/>
    <w:rsid w:val="00AB69AC"/>
    <w:rsid w:val="00AC04B3"/>
    <w:rsid w:val="00AF30E8"/>
    <w:rsid w:val="00B05376"/>
    <w:rsid w:val="00B6536F"/>
    <w:rsid w:val="00B870AC"/>
    <w:rsid w:val="00B8764F"/>
    <w:rsid w:val="00BF3143"/>
    <w:rsid w:val="00BF4233"/>
    <w:rsid w:val="00C12A73"/>
    <w:rsid w:val="00C160B9"/>
    <w:rsid w:val="00C9278B"/>
    <w:rsid w:val="00C93ECB"/>
    <w:rsid w:val="00CD1CA5"/>
    <w:rsid w:val="00D164BB"/>
    <w:rsid w:val="00D34E67"/>
    <w:rsid w:val="00DD0A17"/>
    <w:rsid w:val="00E1652F"/>
    <w:rsid w:val="00E6077B"/>
    <w:rsid w:val="00E9260B"/>
    <w:rsid w:val="00EB709A"/>
    <w:rsid w:val="00ED317E"/>
    <w:rsid w:val="00F3061A"/>
    <w:rsid w:val="00F42794"/>
    <w:rsid w:val="00F96BCF"/>
    <w:rsid w:val="00FA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235</Words>
  <Characters>1344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36</cp:revision>
  <dcterms:created xsi:type="dcterms:W3CDTF">2016-07-15T15:09:00Z</dcterms:created>
  <dcterms:modified xsi:type="dcterms:W3CDTF">2020-08-13T13:05:00Z</dcterms:modified>
</cp:coreProperties>
</file>